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78D8E" w14:textId="77777777" w:rsidR="008D3EBE" w:rsidRDefault="008D3EBE" w:rsidP="008D3EBE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HerFørUtskrift"/>
      <w:bookmarkStart w:id="1" w:name="_GoBack"/>
      <w:bookmarkEnd w:id="0"/>
      <w:bookmarkEnd w:id="1"/>
    </w:p>
    <w:p w14:paraId="62178D8F" w14:textId="77777777" w:rsidR="00161A2C" w:rsidRDefault="00161A2C" w:rsidP="00161A2C">
      <w:pPr>
        <w:pStyle w:val="Tittel"/>
        <w:spacing w:before="840"/>
        <w:jc w:val="center"/>
        <w:rPr>
          <w:rStyle w:val="HFK-Heading-Eng"/>
          <w:color w:val="000080"/>
          <w:sz w:val="44"/>
          <w:szCs w:val="44"/>
        </w:rPr>
      </w:pPr>
    </w:p>
    <w:p w14:paraId="62178D90" w14:textId="77777777" w:rsidR="000D3DDF" w:rsidRDefault="000D3DDF" w:rsidP="00161A2C">
      <w:pPr>
        <w:pStyle w:val="Tittel"/>
        <w:spacing w:before="840"/>
        <w:jc w:val="center"/>
        <w:rPr>
          <w:rStyle w:val="HFK-Heading-Eng"/>
          <w:color w:val="000080"/>
          <w:sz w:val="44"/>
          <w:szCs w:val="44"/>
        </w:rPr>
      </w:pPr>
    </w:p>
    <w:p w14:paraId="62178D91" w14:textId="77777777" w:rsidR="00161A2C" w:rsidRPr="000D3DDF" w:rsidRDefault="0036428E" w:rsidP="00161A2C">
      <w:pPr>
        <w:pStyle w:val="Tittel"/>
        <w:spacing w:before="840"/>
        <w:jc w:val="center"/>
        <w:rPr>
          <w:rStyle w:val="HFK-Heading-Eng"/>
          <w:rFonts w:ascii="Arial" w:hAnsi="Arial" w:cs="Arial"/>
          <w:color w:val="000080"/>
          <w:sz w:val="44"/>
          <w:szCs w:val="44"/>
        </w:rPr>
      </w:pPr>
      <w:r w:rsidRPr="000D3DDF">
        <w:rPr>
          <w:rStyle w:val="HFK-Heading-Eng"/>
          <w:rFonts w:ascii="Arial" w:hAnsi="Arial" w:cs="Arial"/>
          <w:color w:val="000080"/>
          <w:sz w:val="44"/>
          <w:szCs w:val="44"/>
        </w:rPr>
        <w:t>F</w:t>
      </w:r>
      <w:r w:rsidR="00B139B5" w:rsidRPr="000D3DDF">
        <w:rPr>
          <w:rStyle w:val="HFK-Heading-Eng"/>
          <w:rFonts w:ascii="Arial" w:hAnsi="Arial" w:cs="Arial"/>
          <w:color w:val="000080"/>
          <w:sz w:val="44"/>
          <w:szCs w:val="44"/>
        </w:rPr>
        <w:t>orespørsel FSP FMA IKT 201</w:t>
      </w:r>
      <w:r w:rsidR="000D3DDF" w:rsidRPr="000D3DDF">
        <w:rPr>
          <w:rStyle w:val="HFK-Heading-Eng"/>
          <w:rFonts w:ascii="Arial" w:hAnsi="Arial" w:cs="Arial"/>
          <w:color w:val="000080"/>
          <w:sz w:val="44"/>
          <w:szCs w:val="44"/>
        </w:rPr>
        <w:t>8</w:t>
      </w:r>
      <w:r w:rsidR="00B139B5" w:rsidRPr="000D3DDF">
        <w:rPr>
          <w:rStyle w:val="HFK-Heading-Eng"/>
          <w:rFonts w:ascii="Arial" w:hAnsi="Arial" w:cs="Arial"/>
          <w:color w:val="000080"/>
          <w:sz w:val="44"/>
          <w:szCs w:val="44"/>
        </w:rPr>
        <w:t>-0</w:t>
      </w:r>
      <w:r w:rsidR="000D3DDF" w:rsidRPr="000D3DDF">
        <w:rPr>
          <w:rStyle w:val="HFK-Heading-Eng"/>
          <w:rFonts w:ascii="Arial" w:hAnsi="Arial" w:cs="Arial"/>
          <w:color w:val="000080"/>
          <w:sz w:val="44"/>
          <w:szCs w:val="44"/>
        </w:rPr>
        <w:t>01</w:t>
      </w:r>
    </w:p>
    <w:p w14:paraId="62178D92" w14:textId="77777777" w:rsidR="00161A2C" w:rsidRPr="00161A2C" w:rsidRDefault="00161A2C" w:rsidP="00161A2C">
      <w:pPr>
        <w:pStyle w:val="Contractstyle"/>
        <w:jc w:val="center"/>
        <w:rPr>
          <w:lang w:val="nb-NO"/>
        </w:rPr>
      </w:pPr>
    </w:p>
    <w:p w14:paraId="62178D93" w14:textId="77777777" w:rsidR="000D3DDF" w:rsidRDefault="000D3DDF" w:rsidP="00161A2C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</w:pPr>
    </w:p>
    <w:p w14:paraId="62178D94" w14:textId="77777777" w:rsidR="00161A2C" w:rsidRPr="00161A2C" w:rsidRDefault="000D3DDF" w:rsidP="00161A2C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</w:pPr>
      <w:r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  <w:t>Kvalifikasjonsgrunnlag</w:t>
      </w:r>
    </w:p>
    <w:p w14:paraId="62178D95" w14:textId="77777777" w:rsidR="00161A2C" w:rsidRPr="00161A2C" w:rsidRDefault="00F25E41" w:rsidP="00161A2C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</w:pPr>
      <w:r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  <w:t xml:space="preserve">Vedlegg </w:t>
      </w:r>
      <w:r w:rsidR="000D3DDF"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  <w:t>D</w:t>
      </w:r>
    </w:p>
    <w:p w14:paraId="62178D96" w14:textId="77777777" w:rsidR="00161A2C" w:rsidRPr="00161A2C" w:rsidRDefault="00161A2C" w:rsidP="00161A2C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rFonts w:ascii="Arial" w:hAnsi="Arial"/>
          <w:b/>
          <w:color w:val="000080"/>
          <w:kern w:val="28"/>
          <w:sz w:val="36"/>
          <w:szCs w:val="36"/>
          <w:lang w:val="nb-NO"/>
        </w:rPr>
      </w:pPr>
    </w:p>
    <w:p w14:paraId="62178D97" w14:textId="77777777" w:rsidR="00161A2C" w:rsidRPr="00161A2C" w:rsidRDefault="00161A2C" w:rsidP="00161A2C">
      <w:pPr>
        <w:pStyle w:val="Contractstyle"/>
        <w:tabs>
          <w:tab w:val="left" w:pos="0"/>
        </w:tabs>
        <w:spacing w:before="240"/>
        <w:ind w:left="0"/>
        <w:jc w:val="center"/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</w:pPr>
      <w:r w:rsidRPr="00161A2C">
        <w:rPr>
          <w:rStyle w:val="HFK-Heading-Eng"/>
          <w:rFonts w:ascii="Arial" w:hAnsi="Arial"/>
          <w:b/>
          <w:color w:val="000080"/>
          <w:kern w:val="28"/>
          <w:sz w:val="44"/>
          <w:szCs w:val="44"/>
          <w:lang w:val="nb-NO"/>
        </w:rPr>
        <w:t>Forpliktelseserklæring for bruk av underleverandører</w:t>
      </w:r>
    </w:p>
    <w:p w14:paraId="62178D98" w14:textId="77777777" w:rsidR="00794964" w:rsidRDefault="00161A2C" w:rsidP="00794964">
      <w:pPr>
        <w:pStyle w:val="Default"/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62178D99" w14:textId="77777777" w:rsidR="00794964" w:rsidRDefault="00794964" w:rsidP="00794964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Forpliktelseserklæring for bruk av underleverandør</w:t>
      </w:r>
    </w:p>
    <w:p w14:paraId="62178D9A" w14:textId="77777777" w:rsidR="00794964" w:rsidRDefault="00794964" w:rsidP="00794964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2178D9B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Denne erklæringen gjelder (underleverandør / samarbeidspartner): </w:t>
      </w:r>
    </w:p>
    <w:p w14:paraId="62178D9C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9D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18683BF1" w14:textId="77777777" w:rsidR="006D3AB7" w:rsidRDefault="00794964" w:rsidP="006D3AB7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Firma </w:t>
      </w:r>
      <w:r w:rsidR="006D3AB7" w:rsidRPr="00794964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………………………………………………………………. </w:t>
      </w:r>
    </w:p>
    <w:p w14:paraId="62178D9F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0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Adresse ………………………………………………………………. </w:t>
      </w:r>
    </w:p>
    <w:p w14:paraId="62178DA1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2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Postnr./-sted ………………………………………………………………. </w:t>
      </w:r>
    </w:p>
    <w:p w14:paraId="62178DA3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4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Land* ………………………………………………………………. </w:t>
      </w:r>
    </w:p>
    <w:p w14:paraId="62178DA5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6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Som underleverandør / samarbeidspartner til (hovedleverandør): </w:t>
      </w:r>
    </w:p>
    <w:p w14:paraId="62178DA7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8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Firma ………………………………………………………………. </w:t>
      </w:r>
    </w:p>
    <w:p w14:paraId="62178DA9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A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Adresse ………………………………………………………………. </w:t>
      </w:r>
    </w:p>
    <w:p w14:paraId="62178DAB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C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Postnr./-sted ………………………………………………………………. </w:t>
      </w:r>
    </w:p>
    <w:p w14:paraId="62178DAD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AE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Land* ………………………………………………………………. </w:t>
      </w:r>
    </w:p>
    <w:p w14:paraId="62178DAF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B0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Det bekreftes med dette at denne virksomheten stiller som underleverandør / </w:t>
      </w:r>
    </w:p>
    <w:p w14:paraId="62178DB1" w14:textId="1ED7A0FA" w:rsidR="006D3AB7" w:rsidRPr="00794964" w:rsidRDefault="00794964" w:rsidP="006D3AB7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>samarbeidspartner til hovedleverandør i forbindelse med utførelse av arbeider</w:t>
      </w:r>
    </w:p>
    <w:p w14:paraId="62178DB2" w14:textId="54DA019A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 etter denne avtalen, som spesifisert nedenfor, og vil ved </w:t>
      </w:r>
    </w:p>
    <w:p w14:paraId="62178DB5" w14:textId="5E214C7B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en eventuell kontraktsignering med </w:t>
      </w:r>
      <w:r>
        <w:rPr>
          <w:rFonts w:ascii="Arial" w:hAnsi="Arial" w:cs="Arial"/>
          <w:color w:val="auto"/>
          <w:sz w:val="23"/>
          <w:szCs w:val="23"/>
        </w:rPr>
        <w:t>Forsvar</w:t>
      </w:r>
      <w:r w:rsidR="006D3AB7">
        <w:rPr>
          <w:rFonts w:ascii="Arial" w:hAnsi="Arial" w:cs="Arial"/>
          <w:color w:val="auto"/>
          <w:sz w:val="23"/>
          <w:szCs w:val="23"/>
        </w:rPr>
        <w:t>smateriell</w:t>
      </w:r>
      <w:r w:rsidRPr="00794964">
        <w:rPr>
          <w:rFonts w:ascii="Arial" w:hAnsi="Arial" w:cs="Arial"/>
          <w:color w:val="auto"/>
          <w:sz w:val="23"/>
          <w:szCs w:val="23"/>
        </w:rPr>
        <w:t xml:space="preserve"> </w:t>
      </w:r>
      <w:r w:rsidR="006D3AB7">
        <w:rPr>
          <w:rFonts w:ascii="Arial" w:hAnsi="Arial" w:cs="Arial"/>
          <w:color w:val="auto"/>
          <w:sz w:val="23"/>
          <w:szCs w:val="23"/>
        </w:rPr>
        <w:t xml:space="preserve">IKT-kapasiteter </w:t>
      </w:r>
      <w:r w:rsidRPr="00794964">
        <w:rPr>
          <w:rFonts w:ascii="Arial" w:hAnsi="Arial" w:cs="Arial"/>
          <w:color w:val="auto"/>
          <w:sz w:val="23"/>
          <w:szCs w:val="23"/>
        </w:rPr>
        <w:t xml:space="preserve">for denne avtalen, stille nødvendige ressurser til disposisjon for hovedleverandør for utførelse </w:t>
      </w:r>
      <w:r>
        <w:rPr>
          <w:rFonts w:ascii="Arial" w:hAnsi="Arial" w:cs="Arial"/>
          <w:color w:val="auto"/>
          <w:sz w:val="23"/>
          <w:szCs w:val="23"/>
        </w:rPr>
        <w:t xml:space="preserve">av oppdrag etter denne avtalen </w:t>
      </w:r>
      <w:r w:rsidRPr="00794964">
        <w:rPr>
          <w:rFonts w:ascii="Arial" w:hAnsi="Arial" w:cs="Arial"/>
          <w:color w:val="auto"/>
          <w:sz w:val="23"/>
          <w:szCs w:val="23"/>
        </w:rPr>
        <w:t xml:space="preserve">i </w:t>
      </w:r>
      <w:r>
        <w:rPr>
          <w:rFonts w:ascii="Arial" w:hAnsi="Arial" w:cs="Arial"/>
          <w:color w:val="auto"/>
          <w:sz w:val="23"/>
          <w:szCs w:val="23"/>
        </w:rPr>
        <w:t xml:space="preserve">det </w:t>
      </w:r>
      <w:r w:rsidRPr="00794964">
        <w:rPr>
          <w:rFonts w:ascii="Arial" w:hAnsi="Arial" w:cs="Arial"/>
          <w:color w:val="auto"/>
          <w:sz w:val="23"/>
          <w:szCs w:val="23"/>
        </w:rPr>
        <w:t xml:space="preserve">omfang det er nødvendig for å oppfylle hovedleverandørens kontraktsforpliktelser. </w:t>
      </w:r>
    </w:p>
    <w:p w14:paraId="62178DB6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B7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Underleverandør erklærer videre at de oppfyller kvalifikasjonskravene satt i forespørselen.</w:t>
      </w:r>
    </w:p>
    <w:p w14:paraId="62178DB8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B9" w14:textId="107A88CE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>Forpliktelseserklæringen gjelder for følgende arbeider</w:t>
      </w:r>
      <w:r w:rsidR="006D3AB7">
        <w:rPr>
          <w:rFonts w:ascii="Arial" w:hAnsi="Arial" w:cs="Arial"/>
          <w:color w:val="auto"/>
          <w:sz w:val="23"/>
          <w:szCs w:val="23"/>
        </w:rPr>
        <w:t>/tjenester</w:t>
      </w:r>
      <w:r w:rsidRPr="00794964">
        <w:rPr>
          <w:rFonts w:ascii="Arial" w:hAnsi="Arial" w:cs="Arial"/>
          <w:color w:val="auto"/>
          <w:sz w:val="23"/>
          <w:szCs w:val="23"/>
        </w:rPr>
        <w:t xml:space="preserve">: </w:t>
      </w:r>
    </w:p>
    <w:p w14:paraId="62178DBA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BB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……………………………………………………………………………………… </w:t>
      </w:r>
    </w:p>
    <w:p w14:paraId="62178DBC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BD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……………………………………………………………………………………… </w:t>
      </w:r>
    </w:p>
    <w:p w14:paraId="62178DBE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BF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……………………………………………………………………………………… </w:t>
      </w:r>
    </w:p>
    <w:p w14:paraId="62178DC0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1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……………………………………………………………………………………… </w:t>
      </w:r>
    </w:p>
    <w:p w14:paraId="62178DC2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3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4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5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6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7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8" w14:textId="77777777" w:rsid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…………………….den ………….. </w:t>
      </w:r>
    </w:p>
    <w:p w14:paraId="62178DC9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</w:p>
    <w:p w14:paraId="62178DCA" w14:textId="77777777" w:rsidR="00794964" w:rsidRPr="00794964" w:rsidRDefault="00794964" w:rsidP="00794964">
      <w:pPr>
        <w:pStyle w:val="Default"/>
        <w:rPr>
          <w:rFonts w:ascii="Arial" w:hAnsi="Arial" w:cs="Arial"/>
          <w:color w:val="auto"/>
          <w:sz w:val="23"/>
          <w:szCs w:val="23"/>
        </w:rPr>
      </w:pPr>
      <w:r w:rsidRPr="00794964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……………………………………………………………. </w:t>
      </w:r>
    </w:p>
    <w:p w14:paraId="62178DCB" w14:textId="77777777" w:rsidR="00014475" w:rsidRPr="00794964" w:rsidRDefault="00794964" w:rsidP="00794964">
      <w:pPr>
        <w:rPr>
          <w:rFonts w:ascii="Arial" w:hAnsi="Arial" w:cs="Arial"/>
          <w:b/>
          <w:sz w:val="28"/>
          <w:szCs w:val="28"/>
        </w:rPr>
      </w:pPr>
      <w:r w:rsidRPr="00794964">
        <w:rPr>
          <w:rFonts w:ascii="Arial" w:hAnsi="Arial" w:cs="Arial"/>
          <w:sz w:val="23"/>
          <w:szCs w:val="23"/>
        </w:rPr>
        <w:t>Signatur av underleverandør / samarbeidspartner.</w:t>
      </w:r>
      <w:bookmarkStart w:id="2" w:name="UtskriftMerke"/>
      <w:bookmarkEnd w:id="2"/>
    </w:p>
    <w:sectPr w:rsidR="00014475" w:rsidRPr="00794964" w:rsidSect="00161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upperLetter"/>
      </w:endnotePr>
      <w:pgSz w:w="11907" w:h="16840" w:code="9"/>
      <w:pgMar w:top="1474" w:right="834" w:bottom="964" w:left="1100" w:header="488" w:footer="227" w:gutter="0"/>
      <w:paperSrc w:first="7" w:other="7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78DCE" w14:textId="77777777" w:rsidR="006D7F4D" w:rsidRDefault="006D7F4D">
      <w:r>
        <w:separator/>
      </w:r>
    </w:p>
  </w:endnote>
  <w:endnote w:type="continuationSeparator" w:id="0">
    <w:p w14:paraId="62178DCF" w14:textId="77777777" w:rsidR="006D7F4D" w:rsidRDefault="006D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78DE1" w14:textId="77777777" w:rsidR="000D214D" w:rsidRDefault="000D214D">
    <w:pPr>
      <w:pStyle w:val="Bunntekst"/>
      <w:rPr>
        <w:sz w:val="4"/>
      </w:rPr>
    </w:pPr>
  </w:p>
  <w:p w14:paraId="62178DE2" w14:textId="77777777" w:rsidR="000D214D" w:rsidRDefault="000D214D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0D214D" w14:paraId="62178DE4" w14:textId="77777777">
      <w:trPr>
        <w:jc w:val="right"/>
      </w:trPr>
      <w:tc>
        <w:tcPr>
          <w:tcW w:w="9426" w:type="dxa"/>
          <w:gridSpan w:val="2"/>
          <w:tcBorders>
            <w:top w:val="single" w:sz="6" w:space="0" w:color="auto"/>
          </w:tcBorders>
        </w:tcPr>
        <w:p w14:paraId="62178DE3" w14:textId="77777777" w:rsidR="000D214D" w:rsidRDefault="000D214D">
          <w:pPr>
            <w:spacing w:before="120"/>
            <w:rPr>
              <w:i/>
              <w:noProof/>
              <w:sz w:val="18"/>
            </w:rPr>
          </w:pPr>
          <w:r>
            <w:rPr>
              <w:i/>
              <w:noProof/>
              <w:sz w:val="18"/>
            </w:rPr>
            <w:fldChar w:fldCharType="begin"/>
          </w:r>
          <w:r>
            <w:rPr>
              <w:i/>
              <w:noProof/>
              <w:sz w:val="18"/>
            </w:rPr>
            <w:instrText xml:space="preserve"> REF BunntekstTittel  </w:instrText>
          </w:r>
          <w:r>
            <w:rPr>
              <w:i/>
              <w:noProof/>
              <w:sz w:val="18"/>
            </w:rPr>
            <w:fldChar w:fldCharType="separate"/>
          </w:r>
          <w:r w:rsidR="00CF223D">
            <w:rPr>
              <w:b/>
              <w:bCs/>
              <w:i/>
              <w:noProof/>
              <w:sz w:val="18"/>
            </w:rPr>
            <w:t>Feil! Fant ikke referansekilden.</w:t>
          </w:r>
          <w:r>
            <w:rPr>
              <w:i/>
              <w:noProof/>
              <w:sz w:val="18"/>
            </w:rPr>
            <w:fldChar w:fldCharType="end"/>
          </w:r>
        </w:p>
      </w:tc>
    </w:tr>
    <w:tr w:rsidR="000D214D" w14:paraId="62178DE7" w14:textId="77777777">
      <w:trPr>
        <w:jc w:val="right"/>
      </w:trPr>
      <w:tc>
        <w:tcPr>
          <w:tcW w:w="4536" w:type="dxa"/>
        </w:tcPr>
        <w:p w14:paraId="62178DE5" w14:textId="77777777" w:rsidR="000D214D" w:rsidRDefault="000D214D">
          <w:pPr>
            <w:pStyle w:val="Topptekstoddetall"/>
            <w:rPr>
              <w:noProof/>
            </w:rPr>
          </w:pPr>
        </w:p>
      </w:tc>
      <w:tc>
        <w:tcPr>
          <w:tcW w:w="4890" w:type="dxa"/>
        </w:tcPr>
        <w:p w14:paraId="62178DE6" w14:textId="77777777" w:rsidR="000D214D" w:rsidRDefault="000D214D">
          <w:pPr>
            <w:pStyle w:val="Topptekstoddetall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CF223D">
            <w:rPr>
              <w:b w:val="0"/>
              <w:bCs/>
              <w:noProof/>
            </w:rPr>
            <w:t>Feil! Fant ikke referansekilden.</w:t>
          </w:r>
          <w:r>
            <w:rPr>
              <w:noProof/>
            </w:rPr>
            <w:fldChar w:fldCharType="end"/>
          </w:r>
        </w:p>
      </w:tc>
    </w:tr>
  </w:tbl>
  <w:p w14:paraId="62178DE8" w14:textId="77777777" w:rsidR="000D214D" w:rsidRDefault="000D214D">
    <w:pPr>
      <w:rPr>
        <w:noProof/>
        <w:sz w:val="4"/>
      </w:rPr>
    </w:pPr>
  </w:p>
  <w:p w14:paraId="62178DE9" w14:textId="77777777" w:rsidR="000D214D" w:rsidRDefault="000D214D">
    <w:pPr>
      <w:pStyle w:val="Bunntekst"/>
      <w:rPr>
        <w:sz w:val="4"/>
      </w:rPr>
    </w:pPr>
  </w:p>
  <w:p w14:paraId="62178DEA" w14:textId="77777777" w:rsidR="000D214D" w:rsidRDefault="000D214D"/>
  <w:p w14:paraId="62178DEB" w14:textId="77777777" w:rsidR="000D214D" w:rsidRDefault="000D214D">
    <w:r>
      <w:rPr>
        <w:noProof/>
        <w:sz w:val="26"/>
        <w:szCs w:val="26"/>
        <w:lang w:val="nn-NO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78DCC" w14:textId="77777777" w:rsidR="006D7F4D" w:rsidRDefault="006D7F4D">
      <w:r>
        <w:separator/>
      </w:r>
    </w:p>
  </w:footnote>
  <w:footnote w:type="continuationSeparator" w:id="0">
    <w:p w14:paraId="62178DCD" w14:textId="77777777" w:rsidR="006D7F4D" w:rsidRDefault="006D7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78DD0" w14:textId="77777777" w:rsidR="003D61BE" w:rsidRPr="003D61BE" w:rsidRDefault="003D61BE" w:rsidP="003D61BE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b w:val="0"/>
        <w:szCs w:val="22"/>
      </w:rPr>
    </w:pPr>
    <w:r w:rsidRPr="003D61BE">
      <w:rPr>
        <w:rFonts w:ascii="Times New Roman" w:hAnsi="Times New Roman"/>
        <w:b w:val="0"/>
        <w:szCs w:val="22"/>
      </w:rPr>
      <w:t>FORESPØRSEL NR.: FSP FMA IKT 201</w:t>
    </w:r>
    <w:r w:rsidR="000D3DDF">
      <w:rPr>
        <w:rFonts w:ascii="Times New Roman" w:hAnsi="Times New Roman"/>
        <w:b w:val="0"/>
        <w:szCs w:val="22"/>
      </w:rPr>
      <w:t>8</w:t>
    </w:r>
    <w:r w:rsidRPr="003D61BE">
      <w:rPr>
        <w:rFonts w:ascii="Times New Roman" w:hAnsi="Times New Roman"/>
        <w:b w:val="0"/>
        <w:szCs w:val="22"/>
      </w:rPr>
      <w:t>-0</w:t>
    </w:r>
    <w:r w:rsidR="000D3DDF">
      <w:rPr>
        <w:rFonts w:ascii="Times New Roman" w:hAnsi="Times New Roman"/>
        <w:b w:val="0"/>
        <w:szCs w:val="22"/>
      </w:rPr>
      <w:t>0</w:t>
    </w:r>
    <w:r w:rsidRPr="003D61BE">
      <w:rPr>
        <w:rFonts w:ascii="Times New Roman" w:hAnsi="Times New Roman"/>
        <w:b w:val="0"/>
        <w:szCs w:val="22"/>
      </w:rPr>
      <w:t>1</w:t>
    </w:r>
    <w:r w:rsidRPr="003D61BE">
      <w:rPr>
        <w:rFonts w:ascii="Times New Roman" w:hAnsi="Times New Roman"/>
        <w:b w:val="0"/>
        <w:szCs w:val="22"/>
      </w:rPr>
      <w:tab/>
    </w:r>
  </w:p>
  <w:p w14:paraId="62178DD1" w14:textId="77777777" w:rsidR="000D3DDF" w:rsidRDefault="000D3DDF" w:rsidP="003D61BE">
    <w:pPr>
      <w:pStyle w:val="Topptekst"/>
      <w:pBdr>
        <w:bottom w:val="single" w:sz="6" w:space="1" w:color="auto"/>
      </w:pBdr>
      <w:tabs>
        <w:tab w:val="left" w:pos="3045"/>
        <w:tab w:val="right" w:pos="9639"/>
      </w:tabs>
      <w:rPr>
        <w:rFonts w:ascii="Times New Roman" w:hAnsi="Times New Roman"/>
        <w:szCs w:val="22"/>
      </w:rPr>
    </w:pPr>
    <w:r>
      <w:rPr>
        <w:rFonts w:ascii="Times New Roman" w:hAnsi="Times New Roman"/>
        <w:szCs w:val="22"/>
      </w:rPr>
      <w:t xml:space="preserve">KVALIFIKSJONSGRUNNLAG </w:t>
    </w:r>
  </w:p>
  <w:p w14:paraId="62178DD2" w14:textId="77777777" w:rsidR="000D214D" w:rsidRPr="00C77636" w:rsidRDefault="003D61BE" w:rsidP="003D61BE">
    <w:pPr>
      <w:pStyle w:val="Topptekst"/>
      <w:pBdr>
        <w:bottom w:val="single" w:sz="6" w:space="1" w:color="auto"/>
      </w:pBdr>
      <w:tabs>
        <w:tab w:val="left" w:pos="3045"/>
        <w:tab w:val="right" w:pos="9639"/>
      </w:tabs>
      <w:rPr>
        <w:rFonts w:ascii="Times New Roman" w:hAnsi="Times New Roman"/>
        <w:sz w:val="20"/>
      </w:rPr>
    </w:pPr>
    <w:r w:rsidRPr="003D61BE">
      <w:rPr>
        <w:rFonts w:ascii="Times New Roman" w:hAnsi="Times New Roman"/>
        <w:szCs w:val="22"/>
      </w:rPr>
      <w:t>V</w:t>
    </w:r>
    <w:r w:rsidR="000D3DDF">
      <w:rPr>
        <w:rFonts w:ascii="Times New Roman" w:hAnsi="Times New Roman"/>
        <w:szCs w:val="22"/>
      </w:rPr>
      <w:t>EDLEGG D</w:t>
    </w:r>
    <w:r w:rsidRPr="003D61BE">
      <w:rPr>
        <w:rFonts w:ascii="Times New Roman" w:hAnsi="Times New Roman"/>
        <w:szCs w:val="22"/>
      </w:rPr>
      <w:t xml:space="preserve"> - Forpliktelseserklæring</w:t>
    </w:r>
    <w:r w:rsidR="000D214D" w:rsidRPr="00C77636">
      <w:rPr>
        <w:rFonts w:ascii="Times New Roman" w:hAnsi="Times New Roman"/>
        <w:sz w:val="20"/>
      </w:rPr>
      <w:tab/>
    </w:r>
  </w:p>
  <w:p w14:paraId="62178DD3" w14:textId="77777777" w:rsidR="000D214D" w:rsidRDefault="000D214D">
    <w:pPr>
      <w:pStyle w:val="Topptekst"/>
      <w:rPr>
        <w:noProof/>
        <w:sz w:val="4"/>
      </w:rPr>
    </w:pPr>
  </w:p>
  <w:p w14:paraId="62178DD4" w14:textId="77777777" w:rsidR="000D214D" w:rsidRDefault="000D214D">
    <w:pPr>
      <w:pStyle w:val="Topptekst"/>
      <w:rPr>
        <w:noProof/>
        <w:sz w:val="4"/>
      </w:rPr>
    </w:pPr>
  </w:p>
  <w:p w14:paraId="62178DD5" w14:textId="77777777" w:rsidR="000D214D" w:rsidRDefault="000D21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551"/>
      <w:gridCol w:w="1418"/>
    </w:tblGrid>
    <w:tr w:rsidR="000D214D" w14:paraId="62178DD9" w14:textId="77777777">
      <w:trPr>
        <w:jc w:val="right"/>
      </w:trPr>
      <w:tc>
        <w:tcPr>
          <w:tcW w:w="2268" w:type="dxa"/>
        </w:tcPr>
        <w:p w14:paraId="62178DD6" w14:textId="77777777" w:rsidR="000D214D" w:rsidRDefault="000D214D">
          <w:pPr>
            <w:pStyle w:val="Topptekstoddetall"/>
            <w:rPr>
              <w:noProof/>
            </w:rPr>
          </w:pPr>
        </w:p>
      </w:tc>
      <w:tc>
        <w:tcPr>
          <w:tcW w:w="3187" w:type="dxa"/>
        </w:tcPr>
        <w:p w14:paraId="62178DD7" w14:textId="77777777" w:rsidR="000D214D" w:rsidRDefault="000D214D">
          <w:pPr>
            <w:pStyle w:val="Topptekstoddetall"/>
            <w:rPr>
              <w:noProof/>
            </w:rPr>
          </w:pPr>
        </w:p>
      </w:tc>
      <w:tc>
        <w:tcPr>
          <w:tcW w:w="3969" w:type="dxa"/>
          <w:gridSpan w:val="2"/>
        </w:tcPr>
        <w:p w14:paraId="62178DD8" w14:textId="77777777" w:rsidR="000D214D" w:rsidRDefault="000D214D">
          <w:pPr>
            <w:pStyle w:val="Topptekstoddetall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GraderingsValg  </w:instrText>
          </w:r>
          <w:r>
            <w:rPr>
              <w:noProof/>
            </w:rPr>
            <w:fldChar w:fldCharType="separate"/>
          </w:r>
          <w:r w:rsidR="00CF223D">
            <w:rPr>
              <w:b w:val="0"/>
              <w:bCs/>
              <w:noProof/>
            </w:rPr>
            <w:t>Feil! Fant ikke referansekilden.</w:t>
          </w:r>
          <w:r>
            <w:rPr>
              <w:noProof/>
            </w:rPr>
            <w:fldChar w:fldCharType="end"/>
          </w:r>
        </w:p>
      </w:tc>
    </w:tr>
    <w:tr w:rsidR="000D214D" w14:paraId="62178DDC" w14:textId="77777777">
      <w:trPr>
        <w:jc w:val="right"/>
      </w:trPr>
      <w:tc>
        <w:tcPr>
          <w:tcW w:w="8006" w:type="dxa"/>
          <w:gridSpan w:val="3"/>
          <w:tcBorders>
            <w:bottom w:val="single" w:sz="6" w:space="0" w:color="auto"/>
          </w:tcBorders>
        </w:tcPr>
        <w:p w14:paraId="62178DDA" w14:textId="77777777" w:rsidR="000D214D" w:rsidRDefault="000D214D">
          <w:pPr>
            <w:spacing w:before="120" w:after="180"/>
            <w:rPr>
              <w:rStyle w:val="Sidetall"/>
              <w:noProof/>
            </w:rPr>
          </w:pPr>
        </w:p>
      </w:tc>
      <w:tc>
        <w:tcPr>
          <w:tcW w:w="1418" w:type="dxa"/>
          <w:tcBorders>
            <w:bottom w:val="single" w:sz="6" w:space="0" w:color="auto"/>
          </w:tcBorders>
        </w:tcPr>
        <w:p w14:paraId="62178DDB" w14:textId="77777777" w:rsidR="000D214D" w:rsidRDefault="000D214D">
          <w:pPr>
            <w:spacing w:before="120" w:after="180"/>
            <w:jc w:val="right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</w:instrText>
          </w:r>
          <w:r>
            <w:rPr>
              <w:rStyle w:val="Sidetall"/>
              <w:noProof/>
            </w:rPr>
            <w:fldChar w:fldCharType="separate"/>
          </w:r>
          <w:r w:rsidR="00794964">
            <w:rPr>
              <w:rStyle w:val="Sidetall"/>
              <w:noProof/>
            </w:rPr>
            <w:t>3</w:t>
          </w:r>
          <w:r>
            <w:rPr>
              <w:rStyle w:val="Sidetall"/>
              <w:noProof/>
            </w:rPr>
            <w:fldChar w:fldCharType="end"/>
          </w:r>
          <w:r>
            <w:rPr>
              <w:rStyle w:val="Sidetall"/>
              <w:noProof/>
            </w:rPr>
            <w:t xml:space="preserve"> av </w:t>
          </w: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SECTIONPAGES  \* HEX </w:instrText>
          </w:r>
          <w:r>
            <w:rPr>
              <w:rStyle w:val="Sidetall"/>
              <w:noProof/>
            </w:rPr>
            <w:fldChar w:fldCharType="separate"/>
          </w:r>
          <w:r w:rsidR="00794964">
            <w:rPr>
              <w:rStyle w:val="Sidetall"/>
              <w:noProof/>
            </w:rPr>
            <w:t>3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62178DDD" w14:textId="77777777" w:rsidR="000D214D" w:rsidRDefault="000D214D">
    <w:pPr>
      <w:rPr>
        <w:noProof/>
        <w:sz w:val="4"/>
      </w:rPr>
    </w:pPr>
  </w:p>
  <w:p w14:paraId="62178DDE" w14:textId="77777777" w:rsidR="000D214D" w:rsidRDefault="000D214D">
    <w:pPr>
      <w:pStyle w:val="Topptekst"/>
      <w:rPr>
        <w:noProof/>
        <w:sz w:val="4"/>
      </w:rPr>
    </w:pPr>
  </w:p>
  <w:p w14:paraId="62178DDF" w14:textId="77777777" w:rsidR="000D214D" w:rsidRDefault="000D214D"/>
  <w:p w14:paraId="62178DE0" w14:textId="77777777" w:rsidR="000D214D" w:rsidRDefault="000D214D">
    <w:r>
      <w:rPr>
        <w:i/>
        <w:noProof/>
        <w:sz w:val="18"/>
      </w:rPr>
      <w:t xml:space="preserve">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78DEC" w14:textId="77777777" w:rsidR="000D214D" w:rsidRPr="00242994" w:rsidRDefault="000D214D">
    <w:pPr>
      <w:tabs>
        <w:tab w:val="left" w:pos="7088"/>
      </w:tabs>
      <w:rPr>
        <w:rFonts w:ascii="Arial" w:hAnsi="Arial"/>
        <w:noProof/>
        <w:sz w:val="2"/>
        <w:szCs w:val="2"/>
      </w:rPr>
    </w:pPr>
    <w:bookmarkStart w:id="3" w:name="AvdelingsNavn_Notat"/>
    <w:bookmarkEnd w:id="3"/>
  </w:p>
  <w:tbl>
    <w:tblPr>
      <w:tblW w:w="0" w:type="auto"/>
      <w:tblLook w:val="01E0" w:firstRow="1" w:lastRow="1" w:firstColumn="1" w:lastColumn="1" w:noHBand="0" w:noVBand="0"/>
    </w:tblPr>
    <w:tblGrid>
      <w:gridCol w:w="9512"/>
    </w:tblGrid>
    <w:tr w:rsidR="000D214D" w:rsidRPr="009A55C7" w14:paraId="62178DF0" w14:textId="77777777" w:rsidTr="009A55C7">
      <w:tc>
        <w:tcPr>
          <w:tcW w:w="9512" w:type="dxa"/>
          <w:shd w:val="clear" w:color="auto" w:fill="auto"/>
        </w:tcPr>
        <w:p w14:paraId="62178DED" w14:textId="77777777" w:rsidR="000D214D" w:rsidRPr="003D61BE" w:rsidRDefault="000D214D" w:rsidP="009A55C7">
          <w:pPr>
            <w:pStyle w:val="Topptekst"/>
            <w:pBdr>
              <w:bottom w:val="single" w:sz="6" w:space="1" w:color="auto"/>
            </w:pBdr>
            <w:tabs>
              <w:tab w:val="right" w:pos="9639"/>
            </w:tabs>
            <w:rPr>
              <w:rFonts w:ascii="Times New Roman" w:hAnsi="Times New Roman"/>
              <w:b w:val="0"/>
              <w:szCs w:val="22"/>
            </w:rPr>
          </w:pPr>
          <w:r w:rsidRPr="003D61BE">
            <w:rPr>
              <w:rFonts w:ascii="Times New Roman" w:hAnsi="Times New Roman"/>
              <w:b w:val="0"/>
              <w:szCs w:val="22"/>
            </w:rPr>
            <w:t>FORES</w:t>
          </w:r>
          <w:r w:rsidR="00B139B5" w:rsidRPr="003D61BE">
            <w:rPr>
              <w:rFonts w:ascii="Times New Roman" w:hAnsi="Times New Roman"/>
              <w:b w:val="0"/>
              <w:szCs w:val="22"/>
            </w:rPr>
            <w:t>PØRSEL NR.: FSP FMA IKT 201</w:t>
          </w:r>
          <w:r w:rsidR="00F22827">
            <w:rPr>
              <w:rFonts w:ascii="Times New Roman" w:hAnsi="Times New Roman"/>
              <w:b w:val="0"/>
              <w:szCs w:val="22"/>
            </w:rPr>
            <w:t>8</w:t>
          </w:r>
          <w:r w:rsidR="00B139B5" w:rsidRPr="003D61BE">
            <w:rPr>
              <w:rFonts w:ascii="Times New Roman" w:hAnsi="Times New Roman"/>
              <w:b w:val="0"/>
              <w:szCs w:val="22"/>
            </w:rPr>
            <w:t>-0</w:t>
          </w:r>
          <w:r w:rsidR="00F22827">
            <w:rPr>
              <w:rFonts w:ascii="Times New Roman" w:hAnsi="Times New Roman"/>
              <w:b w:val="0"/>
              <w:szCs w:val="22"/>
            </w:rPr>
            <w:t>0</w:t>
          </w:r>
          <w:r w:rsidR="00B139B5" w:rsidRPr="003D61BE">
            <w:rPr>
              <w:rFonts w:ascii="Times New Roman" w:hAnsi="Times New Roman"/>
              <w:b w:val="0"/>
              <w:szCs w:val="22"/>
            </w:rPr>
            <w:t>1</w:t>
          </w:r>
          <w:r w:rsidRPr="003D61BE">
            <w:rPr>
              <w:rFonts w:ascii="Times New Roman" w:hAnsi="Times New Roman"/>
              <w:b w:val="0"/>
              <w:szCs w:val="22"/>
            </w:rPr>
            <w:tab/>
          </w:r>
        </w:p>
        <w:p w14:paraId="62178DEE" w14:textId="77777777" w:rsidR="00B139B5" w:rsidRPr="003D61BE" w:rsidRDefault="00F22827" w:rsidP="009A55C7">
          <w:pPr>
            <w:pStyle w:val="Topptekst"/>
            <w:pBdr>
              <w:bottom w:val="single" w:sz="6" w:space="1" w:color="auto"/>
            </w:pBdr>
            <w:tabs>
              <w:tab w:val="left" w:pos="3045"/>
              <w:tab w:val="right" w:pos="9639"/>
            </w:tabs>
            <w:rPr>
              <w:rFonts w:ascii="Times New Roman" w:hAnsi="Times New Roman"/>
              <w:szCs w:val="22"/>
            </w:rPr>
          </w:pPr>
          <w:r>
            <w:rPr>
              <w:rFonts w:ascii="Times New Roman" w:hAnsi="Times New Roman"/>
              <w:szCs w:val="22"/>
            </w:rPr>
            <w:t xml:space="preserve">KVALIFIKASJONSGRUNNLAG </w:t>
          </w:r>
        </w:p>
        <w:p w14:paraId="62178DEF" w14:textId="77777777" w:rsidR="000D214D" w:rsidRPr="009A55C7" w:rsidRDefault="000D3DDF" w:rsidP="000D3DDF">
          <w:pPr>
            <w:pStyle w:val="Topptekst"/>
            <w:pBdr>
              <w:bottom w:val="single" w:sz="6" w:space="1" w:color="auto"/>
            </w:pBdr>
            <w:tabs>
              <w:tab w:val="left" w:pos="3045"/>
              <w:tab w:val="right" w:pos="9639"/>
            </w:tabs>
            <w:rPr>
              <w:rFonts w:ascii="Times New Roman" w:hAnsi="Times New Roman"/>
              <w:noProof/>
              <w:sz w:val="20"/>
            </w:rPr>
          </w:pPr>
          <w:r>
            <w:rPr>
              <w:rFonts w:ascii="Times New Roman" w:hAnsi="Times New Roman"/>
              <w:szCs w:val="22"/>
            </w:rPr>
            <w:t>VEDLEGG D - Forpliktelseserklæring</w:t>
          </w:r>
        </w:p>
      </w:tc>
    </w:tr>
  </w:tbl>
  <w:p w14:paraId="62178DF1" w14:textId="77777777" w:rsidR="000D214D" w:rsidRDefault="000D214D">
    <w:pPr>
      <w:tabs>
        <w:tab w:val="left" w:pos="7088"/>
      </w:tabs>
      <w:rPr>
        <w:rFonts w:ascii="Arial" w:hAnsi="Arial"/>
        <w:noProof/>
        <w:sz w:val="2"/>
      </w:rPr>
    </w:pPr>
    <w:r>
      <w:rPr>
        <w:rFonts w:ascii="Arial" w:hAnsi="Arial"/>
        <w:noProof/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60C7DFC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space"/>
      <w:lvlText w:val=""/>
      <w:lvlJc w:val="left"/>
      <w:pPr>
        <w:ind w:left="0" w:firstLine="0"/>
      </w:pPr>
    </w:lvl>
    <w:lvl w:ilvl="5">
      <w:start w:val="1"/>
      <w:numFmt w:val="none"/>
      <w:pStyle w:val="Overskrift6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5D2E7862"/>
    <w:multiLevelType w:val="singleLevel"/>
    <w:tmpl w:val="BC105E44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3">
    <w:nsid w:val="62B17BE6"/>
    <w:multiLevelType w:val="singleLevel"/>
    <w:tmpl w:val="E96A1136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4">
    <w:abstractNumId w:val="3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removePersonalInformation/>
  <w:removeDateAndTime/>
  <w:embedTrueTypeFonts/>
  <w:saveSubset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10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pos w:val="sectEnd"/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ar" w:val="2010"/>
    <w:docVar w:name="AllMainAdresses" w:val="Det Norske Veritas¤Att: Haakon Knudsen¤Veritasveien 1¤1322 HØVIK;"/>
    <w:docVar w:name="ANT_REF" w:val=" 0"/>
    <w:docVar w:name="ArkivNummer" w:val="00"/>
    <w:docVar w:name="AutoVedleggIBunntekst" w:val=" 1"/>
    <w:docVar w:name="BrevFler" w:val=" 0"/>
    <w:docVar w:name="CountInt" w:val="0"/>
    <w:docVar w:name="CountIntCopy" w:val="1"/>
    <w:docVar w:name="CountMainAdr" w:val="1"/>
    <w:docVar w:name="DB_Database" w:val="eSAF"/>
    <w:docVar w:name="DefinererOmBrukt" w:val="Brukt"/>
    <w:docVar w:name="DokBasertPå" w:val=" 0"/>
    <w:docVar w:name="EkstMottaker" w:val="1"/>
    <w:docVar w:name="ExtRec" w:val="¤Det Norske Veritas"/>
    <w:docVar w:name="File_transfer_method" w:val="UNC"/>
    <w:docVar w:name="FjerdeRef" w:val="EHHALVORSEN"/>
    <w:docVar w:name="FjernetDato" w:val="Ja"/>
    <w:docVar w:name="ForsteRef" w:val="IKT/RAF/AJR"/>
    <w:docVar w:name="FunnetMal" w:val="Nei"/>
    <w:docVar w:name="GradValg" w:val="U"/>
    <w:docVar w:name="IntRecCopyPerson" w:val="¤IKT/DT/FDS/Morten Joakim Severin Andersen"/>
    <w:docVar w:name="Journalnr" w:val="2010006524-002"/>
    <w:docVar w:name="Kopi_til" w:val="IKT/DT/FDS/Morten Joakim Severin Andersen"/>
    <w:docVar w:name="LOGO-NAVN" w:val="forsvaret.wmf"/>
    <w:docVar w:name="LogoValg" w:val=" 1"/>
    <w:docVar w:name="LåsUtskriftsformat" w:val="BareEnToSidig"/>
    <w:docVar w:name="mal" w:val="\doculive maler\Arbeidsdokument - bokmål.dot"/>
    <w:docVar w:name="Mal_versjon" w:val="arbeid_2005"/>
    <w:docVar w:name="MalVersjon" w:val="6"/>
    <w:docVar w:name="Mottaker" w:val="Det Norske Veritas_x000d_Att: Haakon Knudsen_x000d_Veritasveien 1_x000d_1322 HØVIK"/>
    <w:docVar w:name="NivåP" w:val=" 0"/>
    <w:docVar w:name="NivåU" w:val=" 1"/>
    <w:docVar w:name="NotatType" w:val=" 0"/>
    <w:docVar w:name="NyttDok" w:val="Nei"/>
    <w:docVar w:name="OffisiellSignatur" w:val="1"/>
    <w:docVar w:name="Overskriften" w:val="Meddelelse om kontraktstildeling - Det Norske Veritas"/>
    <w:docVar w:name="Profil" w:val="0"/>
    <w:docVar w:name="ProfilInit" w:val="EHHALVORSEN"/>
    <w:docVar w:name="redir" w:val="/eSAF/details/docdet.asp?journalnr=2010020017&amp;files=Y"/>
    <w:docVar w:name="RootFolder" w:val="http://kolwb0031.mil.no/eSAF"/>
    <w:docVar w:name="SingelAdresse" w:val="Det Norske Veritas¤Att: Haakon Knudsen¤Veritasveien 1¤1322 HØVIK"/>
    <w:docVar w:name="SistOppdatertDato" w:val=" 40291"/>
    <w:docVar w:name="skjulSaksBeh" w:val=" 0"/>
    <w:docVar w:name="skjulSaksBeh_miltlf_email" w:val=" 0"/>
    <w:docVar w:name="Tittel" w:val="Meddelelse om kontraktstildeling"/>
    <w:docVar w:name="TypeDok" w:val="SkrivNotatPM"/>
    <w:docVar w:name="TypeMal" w:val="arbeid"/>
    <w:docVar w:name="TypeTjBrev" w:val=" 0"/>
    <w:docVar w:name="UNC_checkin_directory" w:val="\\kolwb0031\dlload\upload\"/>
    <w:docVar w:name="UsePF" w:val="Yes"/>
    <w:docVar w:name="UtskriftsValg" w:val=" 1"/>
    <w:docVar w:name="V_dato" w:val="2010-02-12"/>
    <w:docVar w:name="V_referanse" w:val="2010/06524-002"/>
    <w:docVar w:name="ValgtSpråk" w:val="NORSK"/>
    <w:docVar w:name="ValgtStilgalleri" w:val="1-skriv"/>
    <w:docVar w:name="Visning" w:val=" 1"/>
    <w:docVar w:name="VisToppMeny" w:val=" 0"/>
    <w:docVar w:name="VReferanse" w:val="2010/006524-002"/>
    <w:docVar w:name="ÅÅTypeDok" w:val="SkrivNotatMemo"/>
  </w:docVars>
  <w:rsids>
    <w:rsidRoot w:val="00C7090B"/>
    <w:rsid w:val="00011BE4"/>
    <w:rsid w:val="00014475"/>
    <w:rsid w:val="00024C3B"/>
    <w:rsid w:val="0004066D"/>
    <w:rsid w:val="00064028"/>
    <w:rsid w:val="00066B69"/>
    <w:rsid w:val="00067EDF"/>
    <w:rsid w:val="0007296E"/>
    <w:rsid w:val="00084F64"/>
    <w:rsid w:val="000B08E8"/>
    <w:rsid w:val="000B1C17"/>
    <w:rsid w:val="000D214D"/>
    <w:rsid w:val="000D3DDF"/>
    <w:rsid w:val="000D7FA9"/>
    <w:rsid w:val="000F5F7B"/>
    <w:rsid w:val="001063AD"/>
    <w:rsid w:val="00110C7E"/>
    <w:rsid w:val="00114BBB"/>
    <w:rsid w:val="001203C5"/>
    <w:rsid w:val="00131FD2"/>
    <w:rsid w:val="00147C7E"/>
    <w:rsid w:val="00161A2C"/>
    <w:rsid w:val="001771A8"/>
    <w:rsid w:val="0018489F"/>
    <w:rsid w:val="00186A94"/>
    <w:rsid w:val="00192168"/>
    <w:rsid w:val="001B2866"/>
    <w:rsid w:val="001B3387"/>
    <w:rsid w:val="001C2671"/>
    <w:rsid w:val="001D1400"/>
    <w:rsid w:val="001D7A09"/>
    <w:rsid w:val="001F6241"/>
    <w:rsid w:val="00200062"/>
    <w:rsid w:val="00200D8E"/>
    <w:rsid w:val="00205313"/>
    <w:rsid w:val="0021237B"/>
    <w:rsid w:val="00217F3C"/>
    <w:rsid w:val="0022323D"/>
    <w:rsid w:val="00225FD6"/>
    <w:rsid w:val="00242994"/>
    <w:rsid w:val="00257CEC"/>
    <w:rsid w:val="002718A2"/>
    <w:rsid w:val="00290D5C"/>
    <w:rsid w:val="002A58D2"/>
    <w:rsid w:val="002A79BE"/>
    <w:rsid w:val="002B1422"/>
    <w:rsid w:val="002B5C13"/>
    <w:rsid w:val="002D55BF"/>
    <w:rsid w:val="002D683F"/>
    <w:rsid w:val="002E423F"/>
    <w:rsid w:val="002F4C87"/>
    <w:rsid w:val="003002BC"/>
    <w:rsid w:val="003100CD"/>
    <w:rsid w:val="00310DDE"/>
    <w:rsid w:val="0031400A"/>
    <w:rsid w:val="00353298"/>
    <w:rsid w:val="003556F0"/>
    <w:rsid w:val="0036428E"/>
    <w:rsid w:val="00366EF4"/>
    <w:rsid w:val="0036711B"/>
    <w:rsid w:val="00394060"/>
    <w:rsid w:val="003B0A56"/>
    <w:rsid w:val="003B3C43"/>
    <w:rsid w:val="003B4B4A"/>
    <w:rsid w:val="003D61BE"/>
    <w:rsid w:val="003E3A7E"/>
    <w:rsid w:val="0040325D"/>
    <w:rsid w:val="004036B8"/>
    <w:rsid w:val="00403879"/>
    <w:rsid w:val="0042243B"/>
    <w:rsid w:val="0043282A"/>
    <w:rsid w:val="004352D0"/>
    <w:rsid w:val="0045196A"/>
    <w:rsid w:val="0048354F"/>
    <w:rsid w:val="00493EAF"/>
    <w:rsid w:val="004A11DD"/>
    <w:rsid w:val="004B637B"/>
    <w:rsid w:val="004D06F4"/>
    <w:rsid w:val="004D2070"/>
    <w:rsid w:val="004E2B50"/>
    <w:rsid w:val="00542C0C"/>
    <w:rsid w:val="00562336"/>
    <w:rsid w:val="005702B3"/>
    <w:rsid w:val="005766E3"/>
    <w:rsid w:val="005823A0"/>
    <w:rsid w:val="00593A0C"/>
    <w:rsid w:val="005943A1"/>
    <w:rsid w:val="005C38A7"/>
    <w:rsid w:val="005F3AF8"/>
    <w:rsid w:val="005F71C6"/>
    <w:rsid w:val="00606BD6"/>
    <w:rsid w:val="006220D0"/>
    <w:rsid w:val="006330C3"/>
    <w:rsid w:val="00642FD8"/>
    <w:rsid w:val="0068191B"/>
    <w:rsid w:val="00693735"/>
    <w:rsid w:val="006954C4"/>
    <w:rsid w:val="00695732"/>
    <w:rsid w:val="006B1D27"/>
    <w:rsid w:val="006D3AB7"/>
    <w:rsid w:val="006D49E6"/>
    <w:rsid w:val="006D7F4D"/>
    <w:rsid w:val="006E30CB"/>
    <w:rsid w:val="00710EC7"/>
    <w:rsid w:val="00711458"/>
    <w:rsid w:val="007138C0"/>
    <w:rsid w:val="0072283D"/>
    <w:rsid w:val="00757D13"/>
    <w:rsid w:val="007636A3"/>
    <w:rsid w:val="0077460E"/>
    <w:rsid w:val="00786D11"/>
    <w:rsid w:val="00792698"/>
    <w:rsid w:val="00794964"/>
    <w:rsid w:val="007965F6"/>
    <w:rsid w:val="007B6A64"/>
    <w:rsid w:val="007D01F0"/>
    <w:rsid w:val="00806C4D"/>
    <w:rsid w:val="00816B0C"/>
    <w:rsid w:val="0082153E"/>
    <w:rsid w:val="00836D5C"/>
    <w:rsid w:val="008624AD"/>
    <w:rsid w:val="00862DBC"/>
    <w:rsid w:val="0088001C"/>
    <w:rsid w:val="00881BF5"/>
    <w:rsid w:val="008903F2"/>
    <w:rsid w:val="008A4F05"/>
    <w:rsid w:val="008A6F99"/>
    <w:rsid w:val="008B0A38"/>
    <w:rsid w:val="008D3EBE"/>
    <w:rsid w:val="008D5DA3"/>
    <w:rsid w:val="008E085F"/>
    <w:rsid w:val="008F11B4"/>
    <w:rsid w:val="00910C0E"/>
    <w:rsid w:val="00926A5C"/>
    <w:rsid w:val="009509B3"/>
    <w:rsid w:val="009671DE"/>
    <w:rsid w:val="00974016"/>
    <w:rsid w:val="00992FB8"/>
    <w:rsid w:val="009A55C7"/>
    <w:rsid w:val="009D6DE9"/>
    <w:rsid w:val="009F1E6C"/>
    <w:rsid w:val="00A13778"/>
    <w:rsid w:val="00A150F7"/>
    <w:rsid w:val="00A26E73"/>
    <w:rsid w:val="00A73399"/>
    <w:rsid w:val="00A7698B"/>
    <w:rsid w:val="00AB1209"/>
    <w:rsid w:val="00AB6A79"/>
    <w:rsid w:val="00AD14E4"/>
    <w:rsid w:val="00AD237A"/>
    <w:rsid w:val="00B02646"/>
    <w:rsid w:val="00B03E8B"/>
    <w:rsid w:val="00B10479"/>
    <w:rsid w:val="00B139B5"/>
    <w:rsid w:val="00B42EE1"/>
    <w:rsid w:val="00B510BB"/>
    <w:rsid w:val="00B6429B"/>
    <w:rsid w:val="00B74E58"/>
    <w:rsid w:val="00B832C3"/>
    <w:rsid w:val="00BE50FF"/>
    <w:rsid w:val="00BE7C92"/>
    <w:rsid w:val="00BE7D30"/>
    <w:rsid w:val="00BF04FE"/>
    <w:rsid w:val="00C06763"/>
    <w:rsid w:val="00C07A15"/>
    <w:rsid w:val="00C13E68"/>
    <w:rsid w:val="00C36778"/>
    <w:rsid w:val="00C7090B"/>
    <w:rsid w:val="00C77636"/>
    <w:rsid w:val="00CB1D75"/>
    <w:rsid w:val="00CD2838"/>
    <w:rsid w:val="00CF12C5"/>
    <w:rsid w:val="00CF223D"/>
    <w:rsid w:val="00D108D7"/>
    <w:rsid w:val="00D36752"/>
    <w:rsid w:val="00D60DF6"/>
    <w:rsid w:val="00D7027C"/>
    <w:rsid w:val="00D70E0D"/>
    <w:rsid w:val="00D71B35"/>
    <w:rsid w:val="00D745D5"/>
    <w:rsid w:val="00D746D1"/>
    <w:rsid w:val="00D820E2"/>
    <w:rsid w:val="00D92580"/>
    <w:rsid w:val="00D967E0"/>
    <w:rsid w:val="00DA402C"/>
    <w:rsid w:val="00E00540"/>
    <w:rsid w:val="00E102C2"/>
    <w:rsid w:val="00E64516"/>
    <w:rsid w:val="00E7039D"/>
    <w:rsid w:val="00E76C53"/>
    <w:rsid w:val="00E81B70"/>
    <w:rsid w:val="00EA1C7A"/>
    <w:rsid w:val="00EA7C32"/>
    <w:rsid w:val="00EE4F9A"/>
    <w:rsid w:val="00EF01D4"/>
    <w:rsid w:val="00EF03C2"/>
    <w:rsid w:val="00F00D88"/>
    <w:rsid w:val="00F15674"/>
    <w:rsid w:val="00F17BA3"/>
    <w:rsid w:val="00F22827"/>
    <w:rsid w:val="00F25E41"/>
    <w:rsid w:val="00F35B6D"/>
    <w:rsid w:val="00F5768C"/>
    <w:rsid w:val="00F63574"/>
    <w:rsid w:val="00F87B33"/>
    <w:rsid w:val="00FB0311"/>
    <w:rsid w:val="00FB775B"/>
    <w:rsid w:val="00FC06A1"/>
    <w:rsid w:val="00FC315C"/>
    <w:rsid w:val="00FE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2178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A64"/>
    <w:rPr>
      <w:rFonts w:ascii="Myriad Pro" w:hAnsi="Myriad Pro"/>
      <w:sz w:val="22"/>
    </w:rPr>
  </w:style>
  <w:style w:type="paragraph" w:styleId="Overskrift1">
    <w:name w:val="heading 1"/>
    <w:basedOn w:val="Normal"/>
    <w:next w:val="Brdtekst"/>
    <w:qFormat/>
    <w:rsid w:val="007B6A64"/>
    <w:pPr>
      <w:keepNext/>
      <w:numPr>
        <w:numId w:val="1"/>
      </w:numPr>
      <w:spacing w:before="180"/>
      <w:outlineLvl w:val="0"/>
    </w:pPr>
    <w:rPr>
      <w:b/>
      <w:color w:val="742270"/>
      <w:kern w:val="28"/>
    </w:rPr>
  </w:style>
  <w:style w:type="paragraph" w:styleId="Overskrift2">
    <w:name w:val="heading 2"/>
    <w:basedOn w:val="Normal"/>
    <w:next w:val="Brdtekst"/>
    <w:qFormat/>
    <w:rsid w:val="007B6A64"/>
    <w:pPr>
      <w:keepNext/>
      <w:numPr>
        <w:ilvl w:val="1"/>
        <w:numId w:val="1"/>
      </w:numPr>
      <w:spacing w:before="120"/>
      <w:outlineLvl w:val="1"/>
    </w:pPr>
    <w:rPr>
      <w:b/>
      <w:color w:val="003EA4"/>
      <w:kern w:val="28"/>
    </w:rPr>
  </w:style>
  <w:style w:type="paragraph" w:styleId="Overskrift3">
    <w:name w:val="heading 3"/>
    <w:basedOn w:val="Normal"/>
    <w:next w:val="Brdtekst"/>
    <w:qFormat/>
    <w:rsid w:val="007B6A64"/>
    <w:pPr>
      <w:keepNext/>
      <w:numPr>
        <w:ilvl w:val="2"/>
        <w:numId w:val="1"/>
      </w:numPr>
      <w:spacing w:before="120"/>
      <w:outlineLvl w:val="2"/>
    </w:pPr>
    <w:rPr>
      <w:b/>
      <w:color w:val="336600"/>
      <w:kern w:val="28"/>
    </w:rPr>
  </w:style>
  <w:style w:type="paragraph" w:styleId="Overskrift4">
    <w:name w:val="heading 4"/>
    <w:basedOn w:val="Normal"/>
    <w:next w:val="Brdtekstinnrykk"/>
    <w:qFormat/>
    <w:rsid w:val="007B6A64"/>
    <w:pPr>
      <w:keepNext/>
      <w:numPr>
        <w:ilvl w:val="3"/>
        <w:numId w:val="1"/>
      </w:numPr>
      <w:spacing w:before="120"/>
      <w:outlineLvl w:val="3"/>
    </w:pPr>
    <w:rPr>
      <w:b/>
      <w:color w:val="7E5A26"/>
      <w:kern w:val="28"/>
      <w:sz w:val="20"/>
    </w:rPr>
  </w:style>
  <w:style w:type="paragraph" w:styleId="Overskrift5">
    <w:name w:val="heading 5"/>
    <w:basedOn w:val="Normal"/>
    <w:next w:val="Brdtekstinnrykk5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  <w:sz w:val="20"/>
    </w:rPr>
  </w:style>
  <w:style w:type="paragraph" w:styleId="Tittel">
    <w:name w:val="Title"/>
    <w:basedOn w:val="Normal"/>
    <w:next w:val="Brdtekst"/>
    <w:qFormat/>
    <w:rsid w:val="00242994"/>
    <w:pPr>
      <w:spacing w:before="1440"/>
    </w:pPr>
    <w:rPr>
      <w:b/>
      <w:kern w:val="28"/>
      <w:sz w:val="26"/>
    </w:rPr>
  </w:style>
  <w:style w:type="paragraph" w:styleId="Topptekst">
    <w:name w:val="header"/>
    <w:basedOn w:val="Normal"/>
    <w:rsid w:val="007B6A64"/>
    <w:rPr>
      <w:b/>
    </w:rPr>
  </w:style>
  <w:style w:type="paragraph" w:styleId="Bunntekst">
    <w:name w:val="footer"/>
    <w:basedOn w:val="Normal"/>
    <w:rPr>
      <w:rFonts w:ascii="Arial" w:hAnsi="Arial"/>
      <w:b/>
      <w:noProof/>
    </w:rPr>
  </w:style>
  <w:style w:type="character" w:styleId="Sidetall">
    <w:name w:val="page number"/>
    <w:rsid w:val="0072283D"/>
    <w:rPr>
      <w:rFonts w:ascii="Arial" w:hAnsi="Arial"/>
      <w:sz w:val="18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Brdtekstinnrykk2">
    <w:name w:val="Body Text Indent 2"/>
    <w:basedOn w:val="Normal"/>
    <w:pPr>
      <w:spacing w:before="300"/>
      <w:ind w:left="1276"/>
    </w:pPr>
    <w:rPr>
      <w:rFonts w:ascii="Arial" w:hAnsi="Arial"/>
      <w:b/>
      <w:noProof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merketliste">
    <w:name w:val="List Bullet"/>
    <w:basedOn w:val="Normal"/>
    <w:pPr>
      <w:numPr>
        <w:numId w:val="4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6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semiHidden/>
    <w:pPr>
      <w:tabs>
        <w:tab w:val="right" w:leader="dot" w:pos="9072"/>
      </w:tabs>
      <w:spacing w:before="40" w:after="60"/>
      <w:ind w:right="1134"/>
    </w:pPr>
    <w:rPr>
      <w:rFonts w:ascii="Arial" w:hAnsi="Arial"/>
      <w:b/>
      <w:sz w:val="20"/>
    </w:rPr>
  </w:style>
  <w:style w:type="paragraph" w:styleId="INNH2">
    <w:name w:val="toc 2"/>
    <w:basedOn w:val="Normal"/>
    <w:next w:val="Normal"/>
    <w:semiHidden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  <w:sz w:val="20"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  <w:sz w:val="20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Avdelingstittel">
    <w:name w:val="Avdelingstittel"/>
    <w:basedOn w:val="Normal"/>
    <w:qFormat/>
    <w:rsid w:val="00695732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customStyle="1" w:styleId="GRADERINGSNIV">
    <w:name w:val="GRADERINGSNIVÅ"/>
    <w:basedOn w:val="Normal"/>
    <w:qFormat/>
    <w:rsid w:val="00205313"/>
    <w:pPr>
      <w:jc w:val="right"/>
    </w:pPr>
    <w:rPr>
      <w:b/>
      <w:sz w:val="20"/>
    </w:rPr>
  </w:style>
  <w:style w:type="paragraph" w:customStyle="1" w:styleId="FORSVARETNAVNTREKK">
    <w:name w:val="FORSVARET NAVNTREKK"/>
    <w:basedOn w:val="Normal"/>
    <w:qFormat/>
    <w:rsid w:val="00695732"/>
    <w:pPr>
      <w:spacing w:line="192" w:lineRule="auto"/>
    </w:pPr>
    <w:rPr>
      <w:rFonts w:ascii="FORSVARET-Bold" w:hAnsi="FORSVARET-Bold"/>
      <w:spacing w:val="-10"/>
      <w:sz w:val="26"/>
      <w:szCs w:val="26"/>
    </w:rPr>
  </w:style>
  <w:style w:type="paragraph" w:customStyle="1" w:styleId="Topptekst1">
    <w:name w:val="Topptekst1"/>
    <w:basedOn w:val="Normal"/>
    <w:qFormat/>
    <w:rsid w:val="00695732"/>
    <w:rPr>
      <w:sz w:val="18"/>
    </w:rPr>
  </w:style>
  <w:style w:type="paragraph" w:customStyle="1" w:styleId="Toppteksttitler">
    <w:name w:val="Topptekst titler"/>
    <w:basedOn w:val="Normal"/>
    <w:qFormat/>
    <w:rsid w:val="00695732"/>
    <w:rPr>
      <w:b/>
      <w:sz w:val="18"/>
    </w:rPr>
  </w:style>
  <w:style w:type="paragraph" w:customStyle="1" w:styleId="Footnote">
    <w:name w:val="Footnote"/>
    <w:basedOn w:val="GRADERINGSNIV"/>
    <w:qFormat/>
    <w:rsid w:val="00695732"/>
    <w:pPr>
      <w:jc w:val="left"/>
    </w:pPr>
    <w:rPr>
      <w:b w:val="0"/>
      <w:i/>
      <w:sz w:val="14"/>
      <w:lang w:val="en-US"/>
    </w:rPr>
  </w:style>
  <w:style w:type="table" w:styleId="Tabellrutenett">
    <w:name w:val="Table Grid"/>
    <w:basedOn w:val="Vanligtabell"/>
    <w:rsid w:val="00967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deringsundertekst">
    <w:name w:val="Graderingsundertekst"/>
    <w:basedOn w:val="Normal"/>
    <w:qFormat/>
    <w:rsid w:val="00710EC7"/>
    <w:pPr>
      <w:jc w:val="right"/>
    </w:pPr>
    <w:rPr>
      <w:b/>
      <w:sz w:val="18"/>
    </w:rPr>
  </w:style>
  <w:style w:type="character" w:styleId="Hyperkobling">
    <w:name w:val="Hyperlink"/>
    <w:rsid w:val="00C7090B"/>
    <w:rPr>
      <w:color w:val="0000FF"/>
      <w:u w:val="single"/>
    </w:rPr>
  </w:style>
  <w:style w:type="paragraph" w:styleId="Bobletekst">
    <w:name w:val="Balloon Text"/>
    <w:basedOn w:val="Normal"/>
    <w:semiHidden/>
    <w:rsid w:val="00D967E0"/>
    <w:rPr>
      <w:rFonts w:ascii="Tahoma" w:hAnsi="Tahoma" w:cs="Tahoma"/>
      <w:sz w:val="16"/>
      <w:szCs w:val="16"/>
    </w:rPr>
  </w:style>
  <w:style w:type="paragraph" w:customStyle="1" w:styleId="Contractstyle">
    <w:name w:val="Contractstyle"/>
    <w:rsid w:val="00926A5C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customStyle="1" w:styleId="Brdtekstpflgende">
    <w:name w:val="Brødtekst påfølgende"/>
    <w:basedOn w:val="Brdtekst"/>
    <w:rsid w:val="00926A5C"/>
    <w:pPr>
      <w:overflowPunct w:val="0"/>
      <w:autoSpaceDE w:val="0"/>
      <w:autoSpaceDN w:val="0"/>
      <w:adjustRightInd w:val="0"/>
    </w:pPr>
    <w:rPr>
      <w:rFonts w:ascii="Times New Roman" w:hAnsi="Times New Roman"/>
      <w:sz w:val="24"/>
    </w:rPr>
  </w:style>
  <w:style w:type="paragraph" w:styleId="Dokumentkart">
    <w:name w:val="Document Map"/>
    <w:basedOn w:val="Normal"/>
    <w:semiHidden/>
    <w:rsid w:val="00F63574"/>
    <w:pPr>
      <w:shd w:val="clear" w:color="auto" w:fill="000080"/>
    </w:pPr>
    <w:rPr>
      <w:rFonts w:ascii="Tahoma" w:hAnsi="Tahoma" w:cs="Tahoma"/>
      <w:sz w:val="20"/>
    </w:rPr>
  </w:style>
  <w:style w:type="character" w:customStyle="1" w:styleId="HFK-Heading-Eng">
    <w:name w:val="HFK- Heading - Eng"/>
    <w:rsid w:val="00161A2C"/>
    <w:rPr>
      <w:sz w:val="24"/>
    </w:rPr>
  </w:style>
  <w:style w:type="paragraph" w:customStyle="1" w:styleId="Default">
    <w:name w:val="Default"/>
    <w:rsid w:val="0079496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A64"/>
    <w:rPr>
      <w:rFonts w:ascii="Myriad Pro" w:hAnsi="Myriad Pro"/>
      <w:sz w:val="22"/>
    </w:rPr>
  </w:style>
  <w:style w:type="paragraph" w:styleId="Overskrift1">
    <w:name w:val="heading 1"/>
    <w:basedOn w:val="Normal"/>
    <w:next w:val="Brdtekst"/>
    <w:qFormat/>
    <w:rsid w:val="007B6A64"/>
    <w:pPr>
      <w:keepNext/>
      <w:numPr>
        <w:numId w:val="1"/>
      </w:numPr>
      <w:spacing w:before="180"/>
      <w:outlineLvl w:val="0"/>
    </w:pPr>
    <w:rPr>
      <w:b/>
      <w:color w:val="742270"/>
      <w:kern w:val="28"/>
    </w:rPr>
  </w:style>
  <w:style w:type="paragraph" w:styleId="Overskrift2">
    <w:name w:val="heading 2"/>
    <w:basedOn w:val="Normal"/>
    <w:next w:val="Brdtekst"/>
    <w:qFormat/>
    <w:rsid w:val="007B6A64"/>
    <w:pPr>
      <w:keepNext/>
      <w:numPr>
        <w:ilvl w:val="1"/>
        <w:numId w:val="1"/>
      </w:numPr>
      <w:spacing w:before="120"/>
      <w:outlineLvl w:val="1"/>
    </w:pPr>
    <w:rPr>
      <w:b/>
      <w:color w:val="003EA4"/>
      <w:kern w:val="28"/>
    </w:rPr>
  </w:style>
  <w:style w:type="paragraph" w:styleId="Overskrift3">
    <w:name w:val="heading 3"/>
    <w:basedOn w:val="Normal"/>
    <w:next w:val="Brdtekst"/>
    <w:qFormat/>
    <w:rsid w:val="007B6A64"/>
    <w:pPr>
      <w:keepNext/>
      <w:numPr>
        <w:ilvl w:val="2"/>
        <w:numId w:val="1"/>
      </w:numPr>
      <w:spacing w:before="120"/>
      <w:outlineLvl w:val="2"/>
    </w:pPr>
    <w:rPr>
      <w:b/>
      <w:color w:val="336600"/>
      <w:kern w:val="28"/>
    </w:rPr>
  </w:style>
  <w:style w:type="paragraph" w:styleId="Overskrift4">
    <w:name w:val="heading 4"/>
    <w:basedOn w:val="Normal"/>
    <w:next w:val="Brdtekstinnrykk"/>
    <w:qFormat/>
    <w:rsid w:val="007B6A64"/>
    <w:pPr>
      <w:keepNext/>
      <w:numPr>
        <w:ilvl w:val="3"/>
        <w:numId w:val="1"/>
      </w:numPr>
      <w:spacing w:before="120"/>
      <w:outlineLvl w:val="3"/>
    </w:pPr>
    <w:rPr>
      <w:b/>
      <w:color w:val="7E5A26"/>
      <w:kern w:val="28"/>
      <w:sz w:val="20"/>
    </w:rPr>
  </w:style>
  <w:style w:type="paragraph" w:styleId="Overskrift5">
    <w:name w:val="heading 5"/>
    <w:basedOn w:val="Normal"/>
    <w:next w:val="Brdtekstinnrykk5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  <w:sz w:val="20"/>
    </w:rPr>
  </w:style>
  <w:style w:type="paragraph" w:styleId="Tittel">
    <w:name w:val="Title"/>
    <w:basedOn w:val="Normal"/>
    <w:next w:val="Brdtekst"/>
    <w:qFormat/>
    <w:rsid w:val="00242994"/>
    <w:pPr>
      <w:spacing w:before="1440"/>
    </w:pPr>
    <w:rPr>
      <w:b/>
      <w:kern w:val="28"/>
      <w:sz w:val="26"/>
    </w:rPr>
  </w:style>
  <w:style w:type="paragraph" w:styleId="Topptekst">
    <w:name w:val="header"/>
    <w:basedOn w:val="Normal"/>
    <w:rsid w:val="007B6A64"/>
    <w:rPr>
      <w:b/>
    </w:rPr>
  </w:style>
  <w:style w:type="paragraph" w:styleId="Bunntekst">
    <w:name w:val="footer"/>
    <w:basedOn w:val="Normal"/>
    <w:rPr>
      <w:rFonts w:ascii="Arial" w:hAnsi="Arial"/>
      <w:b/>
      <w:noProof/>
    </w:rPr>
  </w:style>
  <w:style w:type="character" w:styleId="Sidetall">
    <w:name w:val="page number"/>
    <w:rsid w:val="0072283D"/>
    <w:rPr>
      <w:rFonts w:ascii="Arial" w:hAnsi="Arial"/>
      <w:sz w:val="18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Brdtekstinnrykk2">
    <w:name w:val="Body Text Indent 2"/>
    <w:basedOn w:val="Normal"/>
    <w:pPr>
      <w:spacing w:before="300"/>
      <w:ind w:left="1276"/>
    </w:pPr>
    <w:rPr>
      <w:rFonts w:ascii="Arial" w:hAnsi="Arial"/>
      <w:b/>
      <w:noProof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merketliste">
    <w:name w:val="List Bullet"/>
    <w:basedOn w:val="Normal"/>
    <w:pPr>
      <w:numPr>
        <w:numId w:val="4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6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semiHidden/>
    <w:pPr>
      <w:tabs>
        <w:tab w:val="right" w:leader="dot" w:pos="9072"/>
      </w:tabs>
      <w:spacing w:before="40" w:after="60"/>
      <w:ind w:right="1134"/>
    </w:pPr>
    <w:rPr>
      <w:rFonts w:ascii="Arial" w:hAnsi="Arial"/>
      <w:b/>
      <w:sz w:val="20"/>
    </w:rPr>
  </w:style>
  <w:style w:type="paragraph" w:styleId="INNH2">
    <w:name w:val="toc 2"/>
    <w:basedOn w:val="Normal"/>
    <w:next w:val="Normal"/>
    <w:semiHidden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  <w:sz w:val="20"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  <w:sz w:val="20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Avdelingstittel">
    <w:name w:val="Avdelingstittel"/>
    <w:basedOn w:val="Normal"/>
    <w:qFormat/>
    <w:rsid w:val="00695732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customStyle="1" w:styleId="GRADERINGSNIV">
    <w:name w:val="GRADERINGSNIVÅ"/>
    <w:basedOn w:val="Normal"/>
    <w:qFormat/>
    <w:rsid w:val="00205313"/>
    <w:pPr>
      <w:jc w:val="right"/>
    </w:pPr>
    <w:rPr>
      <w:b/>
      <w:sz w:val="20"/>
    </w:rPr>
  </w:style>
  <w:style w:type="paragraph" w:customStyle="1" w:styleId="FORSVARETNAVNTREKK">
    <w:name w:val="FORSVARET NAVNTREKK"/>
    <w:basedOn w:val="Normal"/>
    <w:qFormat/>
    <w:rsid w:val="00695732"/>
    <w:pPr>
      <w:spacing w:line="192" w:lineRule="auto"/>
    </w:pPr>
    <w:rPr>
      <w:rFonts w:ascii="FORSVARET-Bold" w:hAnsi="FORSVARET-Bold"/>
      <w:spacing w:val="-10"/>
      <w:sz w:val="26"/>
      <w:szCs w:val="26"/>
    </w:rPr>
  </w:style>
  <w:style w:type="paragraph" w:customStyle="1" w:styleId="Topptekst1">
    <w:name w:val="Topptekst1"/>
    <w:basedOn w:val="Normal"/>
    <w:qFormat/>
    <w:rsid w:val="00695732"/>
    <w:rPr>
      <w:sz w:val="18"/>
    </w:rPr>
  </w:style>
  <w:style w:type="paragraph" w:customStyle="1" w:styleId="Toppteksttitler">
    <w:name w:val="Topptekst titler"/>
    <w:basedOn w:val="Normal"/>
    <w:qFormat/>
    <w:rsid w:val="00695732"/>
    <w:rPr>
      <w:b/>
      <w:sz w:val="18"/>
    </w:rPr>
  </w:style>
  <w:style w:type="paragraph" w:customStyle="1" w:styleId="Footnote">
    <w:name w:val="Footnote"/>
    <w:basedOn w:val="GRADERINGSNIV"/>
    <w:qFormat/>
    <w:rsid w:val="00695732"/>
    <w:pPr>
      <w:jc w:val="left"/>
    </w:pPr>
    <w:rPr>
      <w:b w:val="0"/>
      <w:i/>
      <w:sz w:val="14"/>
      <w:lang w:val="en-US"/>
    </w:rPr>
  </w:style>
  <w:style w:type="table" w:styleId="Tabellrutenett">
    <w:name w:val="Table Grid"/>
    <w:basedOn w:val="Vanligtabell"/>
    <w:rsid w:val="00967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deringsundertekst">
    <w:name w:val="Graderingsundertekst"/>
    <w:basedOn w:val="Normal"/>
    <w:qFormat/>
    <w:rsid w:val="00710EC7"/>
    <w:pPr>
      <w:jc w:val="right"/>
    </w:pPr>
    <w:rPr>
      <w:b/>
      <w:sz w:val="18"/>
    </w:rPr>
  </w:style>
  <w:style w:type="character" w:styleId="Hyperkobling">
    <w:name w:val="Hyperlink"/>
    <w:rsid w:val="00C7090B"/>
    <w:rPr>
      <w:color w:val="0000FF"/>
      <w:u w:val="single"/>
    </w:rPr>
  </w:style>
  <w:style w:type="paragraph" w:styleId="Bobletekst">
    <w:name w:val="Balloon Text"/>
    <w:basedOn w:val="Normal"/>
    <w:semiHidden/>
    <w:rsid w:val="00D967E0"/>
    <w:rPr>
      <w:rFonts w:ascii="Tahoma" w:hAnsi="Tahoma" w:cs="Tahoma"/>
      <w:sz w:val="16"/>
      <w:szCs w:val="16"/>
    </w:rPr>
  </w:style>
  <w:style w:type="paragraph" w:customStyle="1" w:styleId="Contractstyle">
    <w:name w:val="Contractstyle"/>
    <w:rsid w:val="00926A5C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customStyle="1" w:styleId="Brdtekstpflgende">
    <w:name w:val="Brødtekst påfølgende"/>
    <w:basedOn w:val="Brdtekst"/>
    <w:rsid w:val="00926A5C"/>
    <w:pPr>
      <w:overflowPunct w:val="0"/>
      <w:autoSpaceDE w:val="0"/>
      <w:autoSpaceDN w:val="0"/>
      <w:adjustRightInd w:val="0"/>
    </w:pPr>
    <w:rPr>
      <w:rFonts w:ascii="Times New Roman" w:hAnsi="Times New Roman"/>
      <w:sz w:val="24"/>
    </w:rPr>
  </w:style>
  <w:style w:type="paragraph" w:styleId="Dokumentkart">
    <w:name w:val="Document Map"/>
    <w:basedOn w:val="Normal"/>
    <w:semiHidden/>
    <w:rsid w:val="00F63574"/>
    <w:pPr>
      <w:shd w:val="clear" w:color="auto" w:fill="000080"/>
    </w:pPr>
    <w:rPr>
      <w:rFonts w:ascii="Tahoma" w:hAnsi="Tahoma" w:cs="Tahoma"/>
      <w:sz w:val="20"/>
    </w:rPr>
  </w:style>
  <w:style w:type="character" w:customStyle="1" w:styleId="HFK-Heading-Eng">
    <w:name w:val="HFK- Heading - Eng"/>
    <w:rsid w:val="00161A2C"/>
    <w:rPr>
      <w:sz w:val="24"/>
    </w:rPr>
  </w:style>
  <w:style w:type="paragraph" w:customStyle="1" w:styleId="Default">
    <w:name w:val="Default"/>
    <w:rsid w:val="0079496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BAFC51DDCE0CA74B8DDFAD12EBAAA694" ma:contentTypeVersion="3" ma:contentTypeDescription="Opprett et nytt dokument." ma:contentTypeScope="" ma:versionID="d2108ce44aa3233fc9b6052fe7ef686c">
  <xsd:schema xmlns:xsd="http://www.w3.org/2001/XMLSchema" xmlns:xs="http://www.w3.org/2001/XMLSchema" xmlns:p="http://schemas.microsoft.com/office/2006/metadata/properties" xmlns:ns1="http://schemas.microsoft.com/sharepoint/v3" xmlns:ns2="67c28e5e-7e13-4640-9b41-8d78d74b5521" xmlns:ns3="af2dd867-7b45-4842-b7f7-667b98609e1b" targetNamespace="http://schemas.microsoft.com/office/2006/metadata/properties" ma:root="true" ma:fieldsID="209a361fa1867ac7742ea47045059dbf" ns1:_="" ns2:_="" ns3:_="">
    <xsd:import namespace="http://schemas.microsoft.com/sharepoint/v3"/>
    <xsd:import namespace="67c28e5e-7e13-4640-9b41-8d78d74b5521"/>
    <xsd:import namespace="af2dd867-7b45-4842-b7f7-667b98609e1b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7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28e5e-7e13-4640-9b41-8d78d74b5521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dd867-7b45-4842-b7f7-667b98609e1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description="" ma:hidden="true" ma:list="{a6b5fe2d-68fb-40e8-a394-b23297159c73}" ma:internalName="TaxCatchAll" ma:showField="CatchAllData" ma:web="af2dd867-7b45-4842-b7f7-667b98609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2dd867-7b45-4842-b7f7-667b98609e1b">
      <Value>16</Value>
      <Value>15</Value>
      <Value>2</Value>
    </TaxCatchAll>
    <ForsvaretTeamsiteSecurityLevel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ForsvaretTeamsiteOrganization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IKT-kapasiteter</TermName>
          <TermId xmlns="http://schemas.microsoft.com/office/infopath/2007/PartnerControls">fd152c7f-302e-410c-94e2-498fa9c391cb</TermId>
        </TermInfo>
      </Terms>
    </ForsvaretTeamsiteOrganizationNoteField>
    <PublishingExpirationDate xmlns="http://schemas.microsoft.com/sharepoint/v3" xsi:nil="true"/>
    <PublishingStartDate xmlns="http://schemas.microsoft.com/sharepoint/v3" xsi:nil="true"/>
    <ForsvaretTeamsiteSubject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IKT-materiell</TermName>
          <TermId xmlns="http://schemas.microsoft.com/office/infopath/2007/PartnerControls">134f1a41-1ef6-48c6-a3c1-09c49333b4c2</TermId>
        </TermInfo>
      </Terms>
    </ForsvaretTeamsiteSubjectNoteField>
    <TaxKeywordTaxHTField xmlns="af2dd867-7b45-4842-b7f7-667b98609e1b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68C31-B855-4615-B462-F9BC631B5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c28e5e-7e13-4640-9b41-8d78d74b5521"/>
    <ds:schemaRef ds:uri="af2dd867-7b45-4842-b7f7-667b98609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F6471-8616-416F-ACFB-4074E35BA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C314B-64E4-41BE-A8F6-36272E3CD01D}">
  <ds:schemaRefs>
    <ds:schemaRef ds:uri="67c28e5e-7e13-4640-9b41-8d78d74b5521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af2dd867-7b45-4842-b7f7-667b98609e1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D09163-B2A4-4163-8455-943AE7D9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7087F4CD</Template>
  <TotalTime>0</TotalTime>
  <Pages>2</Pages>
  <Words>240</Words>
  <Characters>1273</Characters>
  <Application>Microsoft Office Word</Application>
  <DocSecurity>2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2018-02-12T13:22:00Z</dcterms:created>
  <dcterms:modified xsi:type="dcterms:W3CDTF">2018-02-12T13:22:00Z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0x010100E04E9CB587854BDCB31D5A9387256C6300BAFC51DDCE0CA74B8DDFAD12EBAAA694</vt:lpwstr>
  </property>
  <property fmtid="{D5CDD505-2E9C-101B-9397-08002B2CF9AE}" pid="3" name="TaxKeyword">
    <vt:lpwstr/>
  </property>
  <property fmtid="{D5CDD505-2E9C-101B-9397-08002B2CF9AE}" pid="4" name="ForsvaretTeamsiteOrganization">
    <vt:lpwstr>16;#Forsvarsmateriell IKT-kapasiteter|fd152c7f-302e-410c-94e2-498fa9c391cb</vt:lpwstr>
  </property>
  <property fmtid="{D5CDD505-2E9C-101B-9397-08002B2CF9AE}" pid="5" name="ForsvaretTeamsiteSubject">
    <vt:lpwstr>2;#IKT-materiell|134f1a41-1ef6-48c6-a3c1-09c49333b4c2</vt:lpwstr>
  </property>
  <property fmtid="{D5CDD505-2E9C-101B-9397-08002B2CF9AE}" pid="6" name="ForsvaretTeamsiteSecurityLevel">
    <vt:lpwstr>15;#UGRADERT|d00673f2-4025-410d-80f3-e4b359da56af</vt:lpwstr>
  </property>
</Properties>
</file>